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C0" w:rsidRDefault="00AC34C0" w:rsidP="00AC34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BARBOUR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C34C0" w:rsidRDefault="00AC34C0" w:rsidP="00AC34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Poole, Dorset. Barber.</w:t>
      </w:r>
    </w:p>
    <w:p w:rsidR="00AC34C0" w:rsidRDefault="00AC34C0" w:rsidP="00AC34C0">
      <w:pPr>
        <w:rPr>
          <w:rFonts w:ascii="Times New Roman" w:hAnsi="Times New Roman" w:cs="Times New Roman"/>
        </w:rPr>
      </w:pPr>
    </w:p>
    <w:p w:rsidR="00AC34C0" w:rsidRDefault="00AC34C0" w:rsidP="00AC34C0">
      <w:pPr>
        <w:rPr>
          <w:rFonts w:ascii="Times New Roman" w:hAnsi="Times New Roman" w:cs="Times New Roman"/>
        </w:rPr>
      </w:pPr>
    </w:p>
    <w:p w:rsidR="00AC34C0" w:rsidRDefault="00AC34C0" w:rsidP="00AC34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Hancocke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Rawelyn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Fourde</w:t>
      </w:r>
      <w:proofErr w:type="spellEnd"/>
      <w:r>
        <w:rPr>
          <w:rFonts w:ascii="Times New Roman" w:hAnsi="Times New Roman" w:cs="Times New Roman"/>
        </w:rPr>
        <w:t>(q.v.) brought</w:t>
      </w:r>
    </w:p>
    <w:p w:rsidR="00AC34C0" w:rsidRDefault="00AC34C0" w:rsidP="00AC34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 and John </w:t>
      </w:r>
      <w:proofErr w:type="spellStart"/>
      <w:r>
        <w:rPr>
          <w:rFonts w:ascii="Times New Roman" w:hAnsi="Times New Roman" w:cs="Times New Roman"/>
        </w:rPr>
        <w:t>Batell</w:t>
      </w:r>
      <w:proofErr w:type="spellEnd"/>
      <w:r>
        <w:rPr>
          <w:rFonts w:ascii="Times New Roman" w:hAnsi="Times New Roman" w:cs="Times New Roman"/>
        </w:rPr>
        <w:t xml:space="preserve"> of Poole(q.v.).</w:t>
      </w:r>
    </w:p>
    <w:p w:rsidR="00AC34C0" w:rsidRDefault="00AC34C0" w:rsidP="00AC34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C34C0" w:rsidRDefault="00AC34C0" w:rsidP="00AC34C0">
      <w:pPr>
        <w:rPr>
          <w:rFonts w:ascii="Times New Roman" w:hAnsi="Times New Roman" w:cs="Times New Roman"/>
        </w:rPr>
      </w:pPr>
    </w:p>
    <w:p w:rsidR="00AC34C0" w:rsidRDefault="00AC34C0" w:rsidP="00AC34C0">
      <w:pPr>
        <w:rPr>
          <w:rFonts w:ascii="Times New Roman" w:hAnsi="Times New Roman" w:cs="Times New Roman"/>
        </w:rPr>
      </w:pPr>
    </w:p>
    <w:p w:rsidR="00AC34C0" w:rsidRDefault="00AC34C0" w:rsidP="00AC34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January 2018</w:t>
      </w:r>
    </w:p>
    <w:p w:rsidR="006B2F86" w:rsidRPr="00E71FC3" w:rsidRDefault="00AC34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C0" w:rsidRDefault="00AC34C0" w:rsidP="00E71FC3">
      <w:r>
        <w:separator/>
      </w:r>
    </w:p>
  </w:endnote>
  <w:endnote w:type="continuationSeparator" w:id="0">
    <w:p w:rsidR="00AC34C0" w:rsidRDefault="00AC34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C0" w:rsidRDefault="00AC34C0" w:rsidP="00E71FC3">
      <w:r>
        <w:separator/>
      </w:r>
    </w:p>
  </w:footnote>
  <w:footnote w:type="continuationSeparator" w:id="0">
    <w:p w:rsidR="00AC34C0" w:rsidRDefault="00AC34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4C0"/>
    <w:rsid w:val="001A7C09"/>
    <w:rsid w:val="00577BD5"/>
    <w:rsid w:val="00656CBA"/>
    <w:rsid w:val="006A1F77"/>
    <w:rsid w:val="00733BE7"/>
    <w:rsid w:val="00AB52E8"/>
    <w:rsid w:val="00AC34C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9EE44E-83D2-487A-B24E-880CC065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34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34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2018-01-06T16:51:00Z</dcterms:created>
  <dcterms:modified xsi:type="dcterms:W3CDTF">2018-01-06T16:51:00Z</dcterms:modified>
</cp:coreProperties>
</file>